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E8581F" w14:textId="77777777" w:rsidR="006B2F86" w:rsidRDefault="008813E6" w:rsidP="00E71FC3">
      <w:pPr>
        <w:pStyle w:val="NoSpacing"/>
      </w:pPr>
      <w:r>
        <w:rPr>
          <w:u w:val="single"/>
        </w:rPr>
        <w:t>Joan RESKYMER</w:t>
      </w:r>
      <w:r>
        <w:t xml:space="preserve">  </w:t>
      </w:r>
      <w:proofErr w:type="gramStart"/>
      <w:r>
        <w:t xml:space="preserve">   (</w:t>
      </w:r>
      <w:proofErr w:type="gramEnd"/>
      <w:r>
        <w:t>fl.1400)</w:t>
      </w:r>
    </w:p>
    <w:p w14:paraId="6F897872" w14:textId="77777777" w:rsidR="008813E6" w:rsidRDefault="008813E6" w:rsidP="00E71FC3">
      <w:pPr>
        <w:pStyle w:val="NoSpacing"/>
      </w:pPr>
    </w:p>
    <w:p w14:paraId="07DEAFCB" w14:textId="77777777" w:rsidR="008813E6" w:rsidRDefault="008813E6" w:rsidP="00E71FC3">
      <w:pPr>
        <w:pStyle w:val="NoSpacing"/>
      </w:pPr>
    </w:p>
    <w:p w14:paraId="050AB453" w14:textId="77777777" w:rsidR="008813E6" w:rsidRDefault="008813E6" w:rsidP="00E71FC3">
      <w:pPr>
        <w:pStyle w:val="NoSpacing"/>
      </w:pPr>
      <w:r>
        <w:t xml:space="preserve">Daughter of Sir John </w:t>
      </w:r>
      <w:proofErr w:type="spellStart"/>
      <w:r>
        <w:t>Reskymer</w:t>
      </w:r>
      <w:proofErr w:type="spellEnd"/>
      <w:r>
        <w:t>.  (H.O.C. IV pp.620-2)</w:t>
      </w:r>
    </w:p>
    <w:p w14:paraId="06B482C3" w14:textId="77777777" w:rsidR="008813E6" w:rsidRDefault="008813E6" w:rsidP="008813E6">
      <w:pPr>
        <w:pStyle w:val="NoSpacing"/>
      </w:pPr>
      <w:r>
        <w:t>= John Urban(q.v.).  (ibid.)</w:t>
      </w:r>
    </w:p>
    <w:p w14:paraId="56092591" w14:textId="77777777" w:rsidR="008813E6" w:rsidRDefault="008813E6" w:rsidP="008813E6">
      <w:pPr>
        <w:pStyle w:val="NoSpacing"/>
      </w:pPr>
      <w:r>
        <w:t>Sons:  John(q.v.), Andrew(q.v.).   (ibid.)</w:t>
      </w:r>
    </w:p>
    <w:p w14:paraId="37F30464" w14:textId="77777777" w:rsidR="008813E6" w:rsidRDefault="008813E6" w:rsidP="008813E6">
      <w:pPr>
        <w:pStyle w:val="NoSpacing"/>
      </w:pPr>
    </w:p>
    <w:p w14:paraId="00FC4C92" w14:textId="77777777" w:rsidR="008813E6" w:rsidRDefault="008813E6" w:rsidP="008813E6">
      <w:pPr>
        <w:pStyle w:val="NoSpacing"/>
      </w:pPr>
    </w:p>
    <w:p w14:paraId="6A122127" w14:textId="003C57CF" w:rsidR="008813E6" w:rsidRDefault="008813E6" w:rsidP="008813E6">
      <w:pPr>
        <w:pStyle w:val="NoSpacing"/>
      </w:pPr>
      <w:r>
        <w:t xml:space="preserve"> 4 March 2018</w:t>
      </w:r>
    </w:p>
    <w:p w14:paraId="26014D15" w14:textId="1AF6F0E7" w:rsidR="0065292A" w:rsidRDefault="0065292A" w:rsidP="008813E6">
      <w:pPr>
        <w:pStyle w:val="NoSpacing"/>
      </w:pPr>
    </w:p>
    <w:p w14:paraId="0E84A0B8" w14:textId="77777777" w:rsidR="0065292A" w:rsidRPr="008813E6" w:rsidRDefault="0065292A" w:rsidP="008813E6">
      <w:pPr>
        <w:pStyle w:val="NoSpacing"/>
      </w:pPr>
      <w:bookmarkStart w:id="0" w:name="_GoBack"/>
      <w:bookmarkEnd w:id="0"/>
    </w:p>
    <w:sectPr w:rsidR="0065292A" w:rsidRPr="008813E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42A69" w14:textId="77777777" w:rsidR="008813E6" w:rsidRDefault="008813E6" w:rsidP="00E71FC3">
      <w:pPr>
        <w:spacing w:after="0" w:line="240" w:lineRule="auto"/>
      </w:pPr>
      <w:r>
        <w:separator/>
      </w:r>
    </w:p>
  </w:endnote>
  <w:endnote w:type="continuationSeparator" w:id="0">
    <w:p w14:paraId="39F767AF" w14:textId="77777777" w:rsidR="008813E6" w:rsidRDefault="008813E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600E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EC423" w14:textId="77777777" w:rsidR="008813E6" w:rsidRDefault="008813E6" w:rsidP="00E71FC3">
      <w:pPr>
        <w:spacing w:after="0" w:line="240" w:lineRule="auto"/>
      </w:pPr>
      <w:r>
        <w:separator/>
      </w:r>
    </w:p>
  </w:footnote>
  <w:footnote w:type="continuationSeparator" w:id="0">
    <w:p w14:paraId="28D6E0D3" w14:textId="77777777" w:rsidR="008813E6" w:rsidRDefault="008813E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3E6"/>
    <w:rsid w:val="001A7C09"/>
    <w:rsid w:val="00577BD5"/>
    <w:rsid w:val="0065292A"/>
    <w:rsid w:val="00656CBA"/>
    <w:rsid w:val="006A1F77"/>
    <w:rsid w:val="00733BE7"/>
    <w:rsid w:val="008813E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A3E14"/>
  <w15:chartTrackingRefBased/>
  <w15:docId w15:val="{11FD95D0-38A5-4823-929B-514993B8A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2018-03-04T14:33:00Z</dcterms:created>
  <dcterms:modified xsi:type="dcterms:W3CDTF">2019-04-12T14:57:00Z</dcterms:modified>
</cp:coreProperties>
</file>